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DE7" w:rsidRDefault="00201DE7" w:rsidP="00201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Matilda NAYLYNGHERST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201DE7" w:rsidRDefault="00201DE7" w:rsidP="00201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:rsidR="00201DE7" w:rsidRDefault="00201DE7" w:rsidP="00201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1DE7" w:rsidRDefault="00201DE7" w:rsidP="00201D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1DE7" w:rsidRDefault="00201DE7" w:rsidP="00201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She made a plaint of debt against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Naylnygherst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Braintree(q.v.),</w:t>
      </w:r>
    </w:p>
    <w:p w:rsidR="00201DE7" w:rsidRDefault="00201DE7" w:rsidP="00201D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Fryth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Stisted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01DE7" w:rsidRDefault="00201DE7" w:rsidP="00201DE7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)</w:t>
      </w:r>
    </w:p>
    <w:p w:rsidR="00201DE7" w:rsidRDefault="00201DE7" w:rsidP="00201DE7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01DE7" w:rsidRDefault="00201DE7" w:rsidP="00201DE7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01DE7" w:rsidRPr="00201DE7" w:rsidRDefault="00201DE7" w:rsidP="00201DE7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01DE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 February 2016</w:t>
      </w:r>
    </w:p>
    <w:p w:rsidR="006B2F86" w:rsidRPr="00E71FC3" w:rsidRDefault="00201DE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DE7" w:rsidRDefault="00201DE7" w:rsidP="00E71FC3">
      <w:pPr>
        <w:spacing w:after="0" w:line="240" w:lineRule="auto"/>
      </w:pPr>
      <w:r>
        <w:separator/>
      </w:r>
    </w:p>
  </w:endnote>
  <w:endnote w:type="continuationSeparator" w:id="0">
    <w:p w:rsidR="00201DE7" w:rsidRDefault="00201D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DE7" w:rsidRDefault="00201DE7" w:rsidP="00E71FC3">
      <w:pPr>
        <w:spacing w:after="0" w:line="240" w:lineRule="auto"/>
      </w:pPr>
      <w:r>
        <w:separator/>
      </w:r>
    </w:p>
  </w:footnote>
  <w:footnote w:type="continuationSeparator" w:id="0">
    <w:p w:rsidR="00201DE7" w:rsidRDefault="00201D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DE7"/>
    <w:rsid w:val="00201D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D93ED5-BDF3-4012-9062-E498B0E0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01D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2016-04-07T18:40:00Z</dcterms:created>
  <dcterms:modified xsi:type="dcterms:W3CDTF">2016-04-07T18:41:00Z</dcterms:modified>
</cp:coreProperties>
</file>